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8288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07143/025-1А (07143/025)-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8288F" w:rsidRPr="00C8288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8288F" w:rsidRPr="00C8288F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8288F" w:rsidRPr="00C8288F">
          <w:rPr>
            <w:rStyle w:val="aa"/>
          </w:rPr>
          <w:t xml:space="preserve"> 6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8288F" w:rsidRPr="00C8288F">
          <w:rPr>
            <w:u w:val="single"/>
          </w:rPr>
          <w:t xml:space="preserve"> 07143/025-1А </w:t>
        </w:r>
        <w:r w:rsidR="00C8288F">
          <w:t xml:space="preserve">(07143/025)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8288F" w:rsidRPr="00C8288F">
          <w:rPr>
            <w:rStyle w:val="aa"/>
          </w:rPr>
          <w:t xml:space="preserve"> Врач-фтизиатр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8288F" w:rsidRPr="00C8288F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8288F" w:rsidRPr="00C8288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6B7D7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B7D7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091C1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091C13" w:rsidP="00883461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CB6216">
              <w:t>1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CB6216" w:rsidP="00883461">
            <w:pPr>
              <w:pStyle w:val="a8"/>
            </w:pPr>
            <w:r>
              <w:t>1</w:t>
            </w:r>
            <w:r w:rsidR="00091C13">
              <w:t>80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091C1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091C13" w:rsidP="00883461">
            <w:pPr>
              <w:pStyle w:val="a8"/>
            </w:pPr>
            <w:r>
              <w:t>302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091C13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091C13" w:rsidRPr="00091C13">
          <w:rPr>
            <w:bCs/>
          </w:rPr>
          <w:t>-</w:t>
        </w:r>
        <w:r w:rsidR="00091C13" w:rsidRPr="00091C13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091C13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8288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07143/025-1А (07143/025)-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B7D7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B7D72" w:rsidRPr="00F912F0">
            <w:rPr>
              <w:rStyle w:val="ad"/>
              <w:sz w:val="20"/>
              <w:szCs w:val="20"/>
            </w:rPr>
            <w:fldChar w:fldCharType="separate"/>
          </w:r>
          <w:r w:rsidR="00C8288F">
            <w:rPr>
              <w:rStyle w:val="ad"/>
              <w:noProof/>
              <w:sz w:val="20"/>
              <w:szCs w:val="20"/>
            </w:rPr>
            <w:t>1</w:t>
          </w:r>
          <w:r w:rsidR="006B7D7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8288F" w:rsidRPr="00C8288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79CDEA3965E405989FA53A6B50CB482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5-1А (07143/025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D010342114749A29A4A30BAF3D323F3"/>
    <w:docVar w:name="rm_id" w:val="212"/>
    <w:docVar w:name="rm_name" w:val=" Врач-фтизиатр "/>
    <w:docVar w:name="rm_number" w:val=" 07143/025-1А (07143/025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64C98"/>
    <w:rsid w:val="00082C27"/>
    <w:rsid w:val="00091C13"/>
    <w:rsid w:val="000A7EE8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33B51"/>
    <w:rsid w:val="00444410"/>
    <w:rsid w:val="00471CA4"/>
    <w:rsid w:val="00491F22"/>
    <w:rsid w:val="004A10A5"/>
    <w:rsid w:val="004A47AD"/>
    <w:rsid w:val="004C4DB2"/>
    <w:rsid w:val="004D47D6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B04EC"/>
    <w:rsid w:val="006B7D72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C45FE"/>
    <w:rsid w:val="007D1852"/>
    <w:rsid w:val="007D2CEA"/>
    <w:rsid w:val="00860777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31BD6"/>
    <w:rsid w:val="00B57BC1"/>
    <w:rsid w:val="00BA5029"/>
    <w:rsid w:val="00BC2F3C"/>
    <w:rsid w:val="00C02721"/>
    <w:rsid w:val="00C8288F"/>
    <w:rsid w:val="00CB6216"/>
    <w:rsid w:val="00CC1101"/>
    <w:rsid w:val="00CE3307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4682C"/>
    <w:rsid w:val="00F72F2A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2016-10-17T11:51:00Z</dcterms:created>
  <dcterms:modified xsi:type="dcterms:W3CDTF">2016-10-18T09:20:00Z</dcterms:modified>
</cp:coreProperties>
</file>